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4CD" w:rsidRDefault="008904CD" w:rsidP="008904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JONYS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904CD" w:rsidRDefault="008904CD" w:rsidP="008904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Dartford, Kent. Beer brewer.</w:t>
      </w:r>
    </w:p>
    <w:p w:rsidR="008904CD" w:rsidRDefault="008904CD" w:rsidP="008904CD">
      <w:pPr>
        <w:rPr>
          <w:rFonts w:ascii="Times New Roman" w:hAnsi="Times New Roman" w:cs="Times New Roman"/>
        </w:rPr>
      </w:pPr>
    </w:p>
    <w:p w:rsidR="008904CD" w:rsidRDefault="008904CD" w:rsidP="008904CD">
      <w:pPr>
        <w:rPr>
          <w:rFonts w:ascii="Times New Roman" w:hAnsi="Times New Roman" w:cs="Times New Roman"/>
        </w:rPr>
      </w:pPr>
    </w:p>
    <w:p w:rsidR="008904CD" w:rsidRDefault="008904CD" w:rsidP="008904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Bradshawe</w:t>
      </w:r>
      <w:proofErr w:type="spellEnd"/>
      <w:r>
        <w:rPr>
          <w:rFonts w:ascii="Times New Roman" w:hAnsi="Times New Roman" w:cs="Times New Roman"/>
        </w:rPr>
        <w:t>(q.v.) brought a plaint of trespass and taking against him.</w:t>
      </w:r>
    </w:p>
    <w:p w:rsidR="008904CD" w:rsidRDefault="008904CD" w:rsidP="008904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8904CD" w:rsidRDefault="008904CD" w:rsidP="008904CD">
      <w:pPr>
        <w:rPr>
          <w:rFonts w:ascii="Times New Roman" w:hAnsi="Times New Roman" w:cs="Times New Roman"/>
        </w:rPr>
      </w:pPr>
    </w:p>
    <w:p w:rsidR="008904CD" w:rsidRDefault="008904CD" w:rsidP="008904CD">
      <w:pPr>
        <w:rPr>
          <w:rFonts w:ascii="Times New Roman" w:hAnsi="Times New Roman" w:cs="Times New Roman"/>
        </w:rPr>
      </w:pPr>
    </w:p>
    <w:p w:rsidR="008904CD" w:rsidRDefault="008904CD" w:rsidP="008904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March 2017</w:t>
      </w:r>
    </w:p>
    <w:p w:rsidR="006B2F86" w:rsidRPr="00E71FC3" w:rsidRDefault="008904C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4CD" w:rsidRDefault="008904CD" w:rsidP="00E71FC3">
      <w:r>
        <w:separator/>
      </w:r>
    </w:p>
  </w:endnote>
  <w:endnote w:type="continuationSeparator" w:id="0">
    <w:p w:rsidR="008904CD" w:rsidRDefault="008904C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4CD" w:rsidRDefault="008904CD" w:rsidP="00E71FC3">
      <w:r>
        <w:separator/>
      </w:r>
    </w:p>
  </w:footnote>
  <w:footnote w:type="continuationSeparator" w:id="0">
    <w:p w:rsidR="008904CD" w:rsidRDefault="008904C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4CD"/>
    <w:rsid w:val="001A7C09"/>
    <w:rsid w:val="00577BD5"/>
    <w:rsid w:val="00656CBA"/>
    <w:rsid w:val="006A1F77"/>
    <w:rsid w:val="00733BE7"/>
    <w:rsid w:val="008904C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3568EE-8874-440D-9FEF-A74BCE873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904C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2017-03-25T17:38:00Z</dcterms:created>
  <dcterms:modified xsi:type="dcterms:W3CDTF">2017-03-25T17:38:00Z</dcterms:modified>
</cp:coreProperties>
</file>